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0FA2C" w14:textId="6986E406" w:rsidR="000F7ECB" w:rsidRPr="009B1C5C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 w:rsidRPr="009B1C5C">
        <w:rPr>
          <w:rFonts w:cs="Arial"/>
          <w:bCs/>
          <w:color w:val="000000"/>
          <w:sz w:val="22"/>
        </w:rPr>
        <w:t>3GPP TSG-</w:t>
      </w:r>
      <w:r w:rsidR="004F39C0" w:rsidRPr="009B1C5C">
        <w:rPr>
          <w:rFonts w:cs="Arial"/>
          <w:bCs/>
          <w:color w:val="000000"/>
          <w:sz w:val="22"/>
        </w:rPr>
        <w:t>SA</w:t>
      </w:r>
      <w:r w:rsidRPr="009B1C5C">
        <w:rPr>
          <w:rFonts w:cs="Arial"/>
          <w:bCs/>
          <w:color w:val="000000"/>
          <w:sz w:val="22"/>
        </w:rPr>
        <w:t xml:space="preserve"> Meeting </w:t>
      </w:r>
      <w:r w:rsidR="00271706" w:rsidRPr="009B1C5C">
        <w:rPr>
          <w:rFonts w:cs="Arial"/>
          <w:bCs/>
          <w:color w:val="000000"/>
          <w:sz w:val="22"/>
        </w:rPr>
        <w:t>#</w:t>
      </w:r>
      <w:r w:rsidR="009B1C5C" w:rsidRPr="009B1C5C">
        <w:rPr>
          <w:rFonts w:cs="Arial"/>
          <w:bCs/>
          <w:color w:val="000000"/>
          <w:sz w:val="22"/>
        </w:rPr>
        <w:t>100</w:t>
      </w:r>
      <w:r w:rsidRPr="009B1C5C">
        <w:rPr>
          <w:rFonts w:cs="Arial"/>
          <w:bCs/>
          <w:color w:val="000000"/>
          <w:sz w:val="22"/>
        </w:rPr>
        <w:tab/>
        <w:t xml:space="preserve">Tdoc </w:t>
      </w:r>
      <w:r w:rsidR="007F4C82">
        <w:rPr>
          <w:rFonts w:cs="Arial"/>
          <w:bCs/>
          <w:color w:val="000000"/>
          <w:sz w:val="22"/>
        </w:rPr>
        <w:t>SP-230635</w:t>
      </w:r>
    </w:p>
    <w:p w14:paraId="2F2A573B" w14:textId="77777777" w:rsidR="000F7ECB" w:rsidRPr="003E7297" w:rsidRDefault="009B1C5C" w:rsidP="000F7ECB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Taipei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0F7ECB" w:rsidRPr="009B1C5C">
        <w:rPr>
          <w:rFonts w:cs="Arial"/>
          <w:bCs/>
          <w:color w:val="000000"/>
          <w:sz w:val="22"/>
        </w:rPr>
        <w:t xml:space="preserve">, </w:t>
      </w:r>
      <w:r w:rsidR="00AE4935">
        <w:rPr>
          <w:rFonts w:cs="Arial"/>
          <w:bCs/>
          <w:color w:val="000000"/>
          <w:sz w:val="22"/>
        </w:rPr>
        <w:t>12</w:t>
      </w:r>
      <w:r w:rsidR="000E4E40" w:rsidRPr="009B1C5C">
        <w:rPr>
          <w:rFonts w:cs="Arial"/>
          <w:bCs/>
          <w:color w:val="000000"/>
          <w:sz w:val="22"/>
        </w:rPr>
        <w:t xml:space="preserve"> – </w:t>
      </w:r>
      <w:r w:rsidR="00AE4935">
        <w:rPr>
          <w:rFonts w:cs="Arial"/>
          <w:bCs/>
          <w:color w:val="000000"/>
          <w:sz w:val="22"/>
        </w:rPr>
        <w:t>16</w:t>
      </w:r>
      <w:r w:rsidR="000E4E40" w:rsidRPr="009B1C5C">
        <w:rPr>
          <w:rFonts w:cs="Arial"/>
          <w:bCs/>
          <w:color w:val="000000"/>
          <w:sz w:val="22"/>
        </w:rPr>
        <w:t xml:space="preserve"> </w:t>
      </w:r>
      <w:r w:rsidR="00AE4935">
        <w:rPr>
          <w:rFonts w:cs="Arial"/>
          <w:bCs/>
          <w:color w:val="000000"/>
          <w:sz w:val="22"/>
        </w:rPr>
        <w:t>June</w:t>
      </w:r>
      <w:r w:rsidR="000E4E40" w:rsidRPr="009B1C5C">
        <w:rPr>
          <w:rFonts w:cs="Arial"/>
          <w:bCs/>
          <w:color w:val="000000"/>
          <w:sz w:val="22"/>
        </w:rPr>
        <w:t xml:space="preserve"> 2023</w:t>
      </w:r>
      <w:r w:rsidR="000F7ECB" w:rsidRPr="003E7297">
        <w:rPr>
          <w:rFonts w:cs="Arial"/>
          <w:bCs/>
          <w:color w:val="000000"/>
          <w:sz w:val="22"/>
        </w:rPr>
        <w:br/>
      </w:r>
      <w:r w:rsidR="000F7ECB" w:rsidRPr="003E7297">
        <w:rPr>
          <w:rFonts w:cs="Arial"/>
          <w:bCs/>
          <w:color w:val="000000"/>
          <w:sz w:val="22"/>
        </w:rPr>
        <w:br/>
      </w:r>
    </w:p>
    <w:p w14:paraId="066145FC" w14:textId="77777777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Specification/Report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BA0972">
        <w:rPr>
          <w:rFonts w:ascii="Arial" w:hAnsi="Arial" w:cs="Arial"/>
          <w:b/>
          <w:color w:val="000000"/>
        </w:rPr>
        <w:t>9</w:t>
      </w:r>
      <w:r w:rsidR="002D4C98">
        <w:rPr>
          <w:rFonts w:ascii="Arial" w:hAnsi="Arial" w:cs="Arial"/>
          <w:b/>
          <w:color w:val="000000"/>
        </w:rPr>
        <w:t>03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F93620">
        <w:rPr>
          <w:rFonts w:ascii="Arial" w:hAnsi="Arial" w:cs="Arial"/>
          <w:b/>
          <w:color w:val="000000"/>
        </w:rPr>
        <w:t xml:space="preserve"> </w:t>
      </w:r>
      <w:r w:rsidR="002D4C98">
        <w:rPr>
          <w:rFonts w:ascii="Arial" w:hAnsi="Arial" w:cs="Arial"/>
          <w:b/>
          <w:color w:val="000000"/>
        </w:rPr>
        <w:t>1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5CC675F7" w14:textId="77777777" w:rsidR="002B09A1" w:rsidRPr="007F4C82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F4C82">
        <w:rPr>
          <w:rFonts w:ascii="Arial" w:hAnsi="Arial" w:cs="Arial"/>
          <w:b/>
          <w:color w:val="000000"/>
        </w:rPr>
        <w:t>Source:</w:t>
      </w:r>
      <w:r w:rsidRPr="007F4C82">
        <w:rPr>
          <w:rFonts w:ascii="Arial" w:hAnsi="Arial" w:cs="Arial"/>
          <w:b/>
          <w:color w:val="000000"/>
        </w:rPr>
        <w:tab/>
      </w:r>
      <w:r w:rsidR="00271706" w:rsidRPr="007F4C82">
        <w:rPr>
          <w:rFonts w:ascii="Arial" w:hAnsi="Arial" w:cs="Arial"/>
          <w:b/>
          <w:color w:val="000000"/>
        </w:rPr>
        <w:t>SA WG5</w:t>
      </w:r>
      <w:r w:rsidR="00201520" w:rsidRPr="007F4C82">
        <w:rPr>
          <w:rFonts w:ascii="Arial" w:hAnsi="Arial" w:cs="Arial"/>
          <w:b/>
          <w:color w:val="000000"/>
        </w:rPr>
        <w:br/>
      </w:r>
    </w:p>
    <w:p w14:paraId="44A85F05" w14:textId="77777777" w:rsidR="00222D66" w:rsidRPr="007F4C82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F4C82">
        <w:rPr>
          <w:rFonts w:ascii="Arial" w:hAnsi="Arial" w:cs="Arial"/>
          <w:b/>
          <w:color w:val="000000"/>
        </w:rPr>
        <w:t>Document for:</w:t>
      </w:r>
      <w:r w:rsidRPr="007F4C82">
        <w:rPr>
          <w:rFonts w:ascii="Arial" w:hAnsi="Arial" w:cs="Arial"/>
          <w:b/>
          <w:color w:val="000000"/>
        </w:rPr>
        <w:tab/>
      </w:r>
      <w:r w:rsidR="00F93620" w:rsidRPr="007F4C82">
        <w:rPr>
          <w:rFonts w:ascii="Arial" w:hAnsi="Arial" w:cs="Arial"/>
          <w:b/>
          <w:color w:val="000000"/>
        </w:rPr>
        <w:t>Approval</w:t>
      </w:r>
    </w:p>
    <w:p w14:paraId="0A5217F0" w14:textId="77777777" w:rsidR="00222D66" w:rsidRPr="007F4C82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157905AC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5EDB4E1B" w14:textId="77777777" w:rsidR="009A5967" w:rsidRDefault="005248DB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The document T</w:t>
      </w:r>
      <w:r w:rsidR="00AB2CBC">
        <w:rPr>
          <w:color w:val="000000"/>
          <w:sz w:val="24"/>
        </w:rPr>
        <w:t>R</w:t>
      </w:r>
      <w:r>
        <w:rPr>
          <w:color w:val="000000"/>
          <w:sz w:val="24"/>
        </w:rPr>
        <w:t xml:space="preserve"> 28.</w:t>
      </w:r>
      <w:r w:rsidR="001C6788">
        <w:rPr>
          <w:color w:val="000000"/>
          <w:sz w:val="24"/>
        </w:rPr>
        <w:t>9</w:t>
      </w:r>
      <w:r w:rsidR="002D4C98">
        <w:rPr>
          <w:color w:val="000000"/>
          <w:sz w:val="24"/>
        </w:rPr>
        <w:t>03</w:t>
      </w:r>
      <w:r w:rsidRPr="005248DB">
        <w:rPr>
          <w:color w:val="000000"/>
          <w:sz w:val="24"/>
        </w:rPr>
        <w:t xml:space="preserve"> </w:t>
      </w:r>
      <w:r w:rsidR="00F01DEB" w:rsidRPr="00F01DEB">
        <w:rPr>
          <w:color w:val="000000"/>
          <w:sz w:val="24"/>
        </w:rPr>
        <w:t>stud</w:t>
      </w:r>
      <w:r w:rsidR="00AB2CBC">
        <w:rPr>
          <w:color w:val="000000"/>
          <w:sz w:val="24"/>
        </w:rPr>
        <w:t>ies</w:t>
      </w:r>
      <w:r w:rsidR="002D4C98">
        <w:rPr>
          <w:lang w:eastAsia="zh-CN"/>
        </w:rPr>
        <w:t xml:space="preserve"> </w:t>
      </w:r>
      <w:r w:rsidR="002D4C98" w:rsidRPr="002D4C98">
        <w:rPr>
          <w:color w:val="000000"/>
          <w:sz w:val="24"/>
        </w:rPr>
        <w:t>the solutions to support alignment with ETSI MEC from the management perspective for edge computing, and the NBI and E/WBI requirements from GSMA OPG</w:t>
      </w:r>
      <w:r w:rsidR="002D4C98">
        <w:rPr>
          <w:color w:val="000000"/>
          <w:sz w:val="24"/>
        </w:rPr>
        <w:t xml:space="preserve">. </w:t>
      </w:r>
    </w:p>
    <w:p w14:paraId="1E504B9C" w14:textId="77777777" w:rsidR="005B6A41" w:rsidRDefault="005B6A41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>
        <w:rPr>
          <w:b/>
          <w:color w:val="000000"/>
          <w:sz w:val="24"/>
        </w:rPr>
        <w:t>presentation to SA Meeting:</w:t>
      </w:r>
    </w:p>
    <w:p w14:paraId="0971656F" w14:textId="77777777" w:rsidR="00207CA6" w:rsidRPr="00207CA6" w:rsidRDefault="00207CA6" w:rsidP="005B6A41">
      <w:pPr>
        <w:rPr>
          <w:sz w:val="24"/>
        </w:rPr>
      </w:pPr>
      <w:r>
        <w:rPr>
          <w:sz w:val="24"/>
          <w:lang w:eastAsia="zh-CN"/>
        </w:rPr>
        <w:t>This is the first presentation to SA</w:t>
      </w:r>
      <w:r w:rsidR="00F93620">
        <w:rPr>
          <w:sz w:val="24"/>
        </w:rPr>
        <w:t>.</w:t>
      </w:r>
    </w:p>
    <w:p w14:paraId="5E4D0AEB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CA8D108" w14:textId="6C200D7D" w:rsidR="0045428D" w:rsidRPr="003E7297" w:rsidRDefault="007F4C82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 xml:space="preserve">Editorial </w:t>
      </w:r>
      <w:proofErr w:type="spellStart"/>
      <w:r>
        <w:rPr>
          <w:color w:val="000000"/>
          <w:sz w:val="24"/>
        </w:rPr>
        <w:t>cleanup</w:t>
      </w:r>
      <w:proofErr w:type="spellEnd"/>
      <w:r>
        <w:rPr>
          <w:color w:val="000000"/>
          <w:sz w:val="24"/>
        </w:rPr>
        <w:t>.</w:t>
      </w:r>
    </w:p>
    <w:p w14:paraId="0367FCD2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475AC0C2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7FA19C5A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75F82CA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4CD58AD6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373C05F0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14BCABFF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2015-01-06: adds tdoc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C88B5" w14:textId="77777777" w:rsidR="00A83408" w:rsidRDefault="00A83408" w:rsidP="00D66F30">
      <w:pPr>
        <w:spacing w:after="0"/>
      </w:pPr>
      <w:r>
        <w:separator/>
      </w:r>
    </w:p>
  </w:endnote>
  <w:endnote w:type="continuationSeparator" w:id="0">
    <w:p w14:paraId="51754B7D" w14:textId="77777777" w:rsidR="00A83408" w:rsidRDefault="00A83408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F0704" w14:textId="77777777" w:rsidR="00A83408" w:rsidRDefault="00A83408" w:rsidP="00D66F30">
      <w:pPr>
        <w:spacing w:after="0"/>
      </w:pPr>
      <w:r>
        <w:separator/>
      </w:r>
    </w:p>
  </w:footnote>
  <w:footnote w:type="continuationSeparator" w:id="0">
    <w:p w14:paraId="325CF2D4" w14:textId="77777777" w:rsidR="00A83408" w:rsidRDefault="00A83408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5715158">
    <w:abstractNumId w:val="0"/>
  </w:num>
  <w:num w:numId="2" w16cid:durableId="1300188762">
    <w:abstractNumId w:val="4"/>
  </w:num>
  <w:num w:numId="3" w16cid:durableId="1918201789">
    <w:abstractNumId w:val="3"/>
  </w:num>
  <w:num w:numId="4" w16cid:durableId="2014650482">
    <w:abstractNumId w:val="5"/>
  </w:num>
  <w:num w:numId="5" w16cid:durableId="1506826757">
    <w:abstractNumId w:val="6"/>
  </w:num>
  <w:num w:numId="6" w16cid:durableId="1888637515">
    <w:abstractNumId w:val="2"/>
  </w:num>
  <w:num w:numId="7" w16cid:durableId="1574898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04D"/>
    <w:rsid w:val="0005551B"/>
    <w:rsid w:val="0006494B"/>
    <w:rsid w:val="000711AA"/>
    <w:rsid w:val="00083C70"/>
    <w:rsid w:val="000E4E40"/>
    <w:rsid w:val="000F4217"/>
    <w:rsid w:val="000F7ECB"/>
    <w:rsid w:val="001009A1"/>
    <w:rsid w:val="00134C5C"/>
    <w:rsid w:val="0014413C"/>
    <w:rsid w:val="0017511D"/>
    <w:rsid w:val="001970B4"/>
    <w:rsid w:val="001C6788"/>
    <w:rsid w:val="001D45C5"/>
    <w:rsid w:val="001E72C2"/>
    <w:rsid w:val="00201520"/>
    <w:rsid w:val="00207CA6"/>
    <w:rsid w:val="00222D66"/>
    <w:rsid w:val="00231DB6"/>
    <w:rsid w:val="0026062E"/>
    <w:rsid w:val="002665E3"/>
    <w:rsid w:val="00271706"/>
    <w:rsid w:val="002A6CA6"/>
    <w:rsid w:val="002B09A1"/>
    <w:rsid w:val="002B220E"/>
    <w:rsid w:val="002D4C98"/>
    <w:rsid w:val="003357E1"/>
    <w:rsid w:val="003647FC"/>
    <w:rsid w:val="00366E2A"/>
    <w:rsid w:val="003874F2"/>
    <w:rsid w:val="00397034"/>
    <w:rsid w:val="003E7297"/>
    <w:rsid w:val="00421FB2"/>
    <w:rsid w:val="00422588"/>
    <w:rsid w:val="00443179"/>
    <w:rsid w:val="0045428D"/>
    <w:rsid w:val="0047776C"/>
    <w:rsid w:val="004F39C0"/>
    <w:rsid w:val="005248DB"/>
    <w:rsid w:val="0053220F"/>
    <w:rsid w:val="005868ED"/>
    <w:rsid w:val="005B6A41"/>
    <w:rsid w:val="005C725F"/>
    <w:rsid w:val="005F10CC"/>
    <w:rsid w:val="005F74FC"/>
    <w:rsid w:val="00607EC1"/>
    <w:rsid w:val="0064033E"/>
    <w:rsid w:val="00650510"/>
    <w:rsid w:val="006B2592"/>
    <w:rsid w:val="006F5B0E"/>
    <w:rsid w:val="007533CC"/>
    <w:rsid w:val="00765EDB"/>
    <w:rsid w:val="00794E8C"/>
    <w:rsid w:val="007B55C3"/>
    <w:rsid w:val="007C74E6"/>
    <w:rsid w:val="007D6195"/>
    <w:rsid w:val="007F4C82"/>
    <w:rsid w:val="007F59BF"/>
    <w:rsid w:val="00874031"/>
    <w:rsid w:val="0089418B"/>
    <w:rsid w:val="008A2423"/>
    <w:rsid w:val="008B32D5"/>
    <w:rsid w:val="008D2387"/>
    <w:rsid w:val="008D36D9"/>
    <w:rsid w:val="008E30EC"/>
    <w:rsid w:val="009111AD"/>
    <w:rsid w:val="00911AF3"/>
    <w:rsid w:val="009424B9"/>
    <w:rsid w:val="009479F6"/>
    <w:rsid w:val="0096471F"/>
    <w:rsid w:val="00992AAF"/>
    <w:rsid w:val="009A5967"/>
    <w:rsid w:val="009B1C5C"/>
    <w:rsid w:val="009C3D5A"/>
    <w:rsid w:val="009D0BA4"/>
    <w:rsid w:val="009D5026"/>
    <w:rsid w:val="009D7D77"/>
    <w:rsid w:val="009F1821"/>
    <w:rsid w:val="009F4345"/>
    <w:rsid w:val="00A35C17"/>
    <w:rsid w:val="00A36A61"/>
    <w:rsid w:val="00A457DA"/>
    <w:rsid w:val="00A55084"/>
    <w:rsid w:val="00A83408"/>
    <w:rsid w:val="00AB1EB7"/>
    <w:rsid w:val="00AB2CBC"/>
    <w:rsid w:val="00AB6417"/>
    <w:rsid w:val="00AE4935"/>
    <w:rsid w:val="00B03A93"/>
    <w:rsid w:val="00B32EE8"/>
    <w:rsid w:val="00B376BD"/>
    <w:rsid w:val="00B43779"/>
    <w:rsid w:val="00B439F6"/>
    <w:rsid w:val="00B52280"/>
    <w:rsid w:val="00B8637D"/>
    <w:rsid w:val="00BA0972"/>
    <w:rsid w:val="00BB4D81"/>
    <w:rsid w:val="00BF0958"/>
    <w:rsid w:val="00C037B9"/>
    <w:rsid w:val="00C666F3"/>
    <w:rsid w:val="00C70A20"/>
    <w:rsid w:val="00C94721"/>
    <w:rsid w:val="00CC358C"/>
    <w:rsid w:val="00CF6DE2"/>
    <w:rsid w:val="00D45010"/>
    <w:rsid w:val="00D64527"/>
    <w:rsid w:val="00D66F30"/>
    <w:rsid w:val="00DC278D"/>
    <w:rsid w:val="00DC6AF0"/>
    <w:rsid w:val="00DD3EBC"/>
    <w:rsid w:val="00DD4ABD"/>
    <w:rsid w:val="00DD7AC2"/>
    <w:rsid w:val="00E02F58"/>
    <w:rsid w:val="00E1142B"/>
    <w:rsid w:val="00E627D4"/>
    <w:rsid w:val="00E7430F"/>
    <w:rsid w:val="00E763DF"/>
    <w:rsid w:val="00EB746A"/>
    <w:rsid w:val="00F01DEB"/>
    <w:rsid w:val="00F55410"/>
    <w:rsid w:val="00F93620"/>
    <w:rsid w:val="00F9594C"/>
    <w:rsid w:val="00FB7871"/>
    <w:rsid w:val="00FD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8D5DDC4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1">
    <w:name w:val="目录 81"/>
    <w:basedOn w:val="11"/>
    <w:autoRedefine/>
    <w:semiHidden/>
    <w:pPr>
      <w:spacing w:before="180"/>
      <w:ind w:left="2693" w:hanging="2693"/>
    </w:pPr>
    <w:rPr>
      <w:b/>
    </w:rPr>
  </w:style>
  <w:style w:type="paragraph" w:customStyle="1" w:styleId="11">
    <w:name w:val="目录 1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1">
    <w:name w:val="目录 51"/>
    <w:basedOn w:val="41"/>
    <w:autoRedefine/>
    <w:semiHidden/>
    <w:pPr>
      <w:ind w:left="1701" w:hanging="1701"/>
    </w:pPr>
  </w:style>
  <w:style w:type="paragraph" w:customStyle="1" w:styleId="41">
    <w:name w:val="目录 41"/>
    <w:basedOn w:val="31"/>
    <w:autoRedefine/>
    <w:semiHidden/>
    <w:pPr>
      <w:ind w:left="1418" w:hanging="1418"/>
    </w:pPr>
  </w:style>
  <w:style w:type="paragraph" w:customStyle="1" w:styleId="31">
    <w:name w:val="目录 31"/>
    <w:basedOn w:val="21"/>
    <w:autoRedefine/>
    <w:semiHidden/>
    <w:pPr>
      <w:ind w:left="1134" w:hanging="1134"/>
    </w:pPr>
  </w:style>
  <w:style w:type="paragraph" w:customStyle="1" w:styleId="21">
    <w:name w:val="目录 21"/>
    <w:basedOn w:val="1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91">
    <w:name w:val="目录 91"/>
    <w:basedOn w:val="81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1"/>
    <w:basedOn w:val="51"/>
    <w:next w:val="Normal"/>
    <w:autoRedefine/>
    <w:semiHidden/>
    <w:pPr>
      <w:ind w:left="1985" w:hanging="1985"/>
    </w:pPr>
  </w:style>
  <w:style w:type="paragraph" w:customStyle="1" w:styleId="71">
    <w:name w:val="目录 71"/>
    <w:basedOn w:val="61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EEBAF7C-FB31-4AEB-93CE-035DC74F1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2023-06-07T08:17:00Z</dcterms:created>
  <dcterms:modified xsi:type="dcterms:W3CDTF">2023-06-07T08:17:00Z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(3)K2YM95tikWniKJD4ScV9krWlxN/ze4P/Pyo8QfSHvhQaw82yEvx3c7/jeRKminUikeERW5Iu
jS4SLdMLIxcfe8Adjd3GyIhJihvj0E4R393YVGxgYcezPE1ChhBI8J4mIyYc3amoL2ztyBK9
NhxTSvNpGdAG3iGblS6u6eQAFNCOojbxxu9DJHjNTKZNW7/L8Mxkjn687aIFbEuT+jUZb/he
PQeeabtDF95sPEGO85</vt:lpwstr>
  </property>
  <property fmtid="{D5CDD505-2E9C-101B-9397-08002B2CF9AE}" pid="3" name="_2015_ms_pID_7253431">
    <vt:lpwstr>rINH2sr/ZLMg6f4PmKAM8R0ghMXtj57hw0Lf6CaGgyyR2XrSm0KL87
7YWePSyQqJvv2BuqDrJ9rJV7BH0F7CslYkEk8O5Can1FWgksx6DFiv4UzJHovpqQ3GuGA63S
c0fvKM6i5OJuEUseQhw9sza7EEVsLQj8Oo/ECVAgDMOKlboR4P5M6a+XkW+lOwUXPxp5yXvq
pd693StZQCO1BPZfs0q1vFEsluwvgKKjNpuM</vt:lpwstr>
  </property>
  <property fmtid="{D5CDD505-2E9C-101B-9397-08002B2CF9AE}" pid="4" name="_2015_ms_pID_7253432">
    <vt:lpwstr>jQ==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1683768001</vt:lpwstr>
  </property>
</Properties>
</file>